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2025-0236 - Elektroinstallation (ELT) inklusive Wartungsleistungen über 4 Jahre, Sanierung Festhalle Opladen, Opladener Platz 5a, 51379 Leverkusen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 (ELT) inklusive Wartungsleistungen über 4 Jahre, Sanierung Festhalle Opladen, Opladener Platz 5a, 51379 Leverkusen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